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B933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51B55E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BB9694" w14:textId="5496D3F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91FFB">
        <w:rPr>
          <w:rFonts w:ascii="Corbel" w:hAnsi="Corbel"/>
          <w:i/>
          <w:smallCaps/>
          <w:sz w:val="24"/>
          <w:szCs w:val="24"/>
        </w:rPr>
        <w:t xml:space="preserve"> 2021-2023</w:t>
      </w:r>
    </w:p>
    <w:p w14:paraId="2B8C517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11DB6FE" w14:textId="7B2A333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2C01FE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93E28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3698E1" w14:textId="77777777" w:rsidTr="00B819C8">
        <w:tc>
          <w:tcPr>
            <w:tcW w:w="2694" w:type="dxa"/>
            <w:vAlign w:val="center"/>
          </w:tcPr>
          <w:p w14:paraId="3B65366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E5929E" w14:textId="1105DBA0" w:rsidR="0085747A" w:rsidRPr="009C54AE" w:rsidRDefault="00B91FFB" w:rsidP="005207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Lektorat języka </w:t>
            </w:r>
            <w:r w:rsidR="005207F4">
              <w:rPr>
                <w:rFonts w:ascii="Corbel" w:hAnsi="Corbel"/>
                <w:b w:val="0"/>
                <w:sz w:val="24"/>
                <w:szCs w:val="24"/>
              </w:rPr>
              <w:t>niemieckiego</w:t>
            </w:r>
          </w:p>
        </w:tc>
      </w:tr>
      <w:tr w:rsidR="0085747A" w:rsidRPr="009C54AE" w14:paraId="5864AE79" w14:textId="77777777" w:rsidTr="00B819C8">
        <w:tc>
          <w:tcPr>
            <w:tcW w:w="2694" w:type="dxa"/>
            <w:vAlign w:val="center"/>
          </w:tcPr>
          <w:p w14:paraId="5793D5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77CF9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81E56F6" w14:textId="77777777" w:rsidTr="00B819C8">
        <w:tc>
          <w:tcPr>
            <w:tcW w:w="2694" w:type="dxa"/>
            <w:vAlign w:val="center"/>
          </w:tcPr>
          <w:p w14:paraId="29863C2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DBDDEF0" w14:textId="73341569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6F1EFF5" w14:textId="77777777" w:rsidTr="00B819C8">
        <w:tc>
          <w:tcPr>
            <w:tcW w:w="2694" w:type="dxa"/>
            <w:vAlign w:val="center"/>
          </w:tcPr>
          <w:p w14:paraId="5EFAD0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720232A" w14:textId="07D08831" w:rsidR="0085747A" w:rsidRPr="009C54AE" w:rsidRDefault="003326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B91FFB">
              <w:rPr>
                <w:rFonts w:ascii="Corbel" w:hAnsi="Corbel"/>
                <w:b w:val="0"/>
                <w:sz w:val="24"/>
                <w:szCs w:val="24"/>
              </w:rPr>
              <w:t xml:space="preserve"> Języków obcych UR</w:t>
            </w:r>
          </w:p>
        </w:tc>
      </w:tr>
      <w:tr w:rsidR="0085747A" w:rsidRPr="009C54AE" w14:paraId="6B7415D2" w14:textId="77777777" w:rsidTr="00B819C8">
        <w:tc>
          <w:tcPr>
            <w:tcW w:w="2694" w:type="dxa"/>
            <w:vAlign w:val="center"/>
          </w:tcPr>
          <w:p w14:paraId="0A8F3A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C36E88" w14:textId="06BB4C43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9BDBF9F" w14:textId="77777777" w:rsidTr="00B819C8">
        <w:tc>
          <w:tcPr>
            <w:tcW w:w="2694" w:type="dxa"/>
            <w:vAlign w:val="center"/>
          </w:tcPr>
          <w:p w14:paraId="5F75FEE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C0565B" w14:textId="0E82168A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5747A" w:rsidRPr="009C54AE" w14:paraId="643F4EDD" w14:textId="77777777" w:rsidTr="00B819C8">
        <w:tc>
          <w:tcPr>
            <w:tcW w:w="2694" w:type="dxa"/>
            <w:vAlign w:val="center"/>
          </w:tcPr>
          <w:p w14:paraId="4F6CF3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1B62893" w14:textId="70EA100F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2CE7282" w14:textId="77777777" w:rsidTr="00B819C8">
        <w:tc>
          <w:tcPr>
            <w:tcW w:w="2694" w:type="dxa"/>
            <w:vAlign w:val="center"/>
          </w:tcPr>
          <w:p w14:paraId="6BC16E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C15B09" w14:textId="7C69F31E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5CA12F8" w14:textId="77777777" w:rsidTr="00B819C8">
        <w:tc>
          <w:tcPr>
            <w:tcW w:w="2694" w:type="dxa"/>
            <w:vAlign w:val="center"/>
          </w:tcPr>
          <w:p w14:paraId="750BEA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2B362C" w14:textId="40535A18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 i 2 </w:t>
            </w:r>
          </w:p>
        </w:tc>
      </w:tr>
      <w:tr w:rsidR="0085747A" w:rsidRPr="009C54AE" w14:paraId="08EA8B51" w14:textId="77777777" w:rsidTr="00B819C8">
        <w:tc>
          <w:tcPr>
            <w:tcW w:w="2694" w:type="dxa"/>
            <w:vAlign w:val="center"/>
          </w:tcPr>
          <w:p w14:paraId="74469D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241FF3" w14:textId="25DC65D7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ogólnego</w:t>
            </w:r>
          </w:p>
        </w:tc>
      </w:tr>
      <w:tr w:rsidR="00923D7D" w:rsidRPr="009C54AE" w14:paraId="3ABCDA8B" w14:textId="77777777" w:rsidTr="00B819C8">
        <w:tc>
          <w:tcPr>
            <w:tcW w:w="2694" w:type="dxa"/>
            <w:vAlign w:val="center"/>
          </w:tcPr>
          <w:p w14:paraId="28EF545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82F34F" w14:textId="1CA4C44E" w:rsidR="00923D7D" w:rsidRPr="009C54AE" w:rsidRDefault="00B91FFB" w:rsidP="005207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polski/</w:t>
            </w:r>
            <w:r w:rsidR="005207F4">
              <w:rPr>
                <w:rFonts w:ascii="Corbel" w:hAnsi="Corbel"/>
                <w:b w:val="0"/>
                <w:sz w:val="24"/>
                <w:szCs w:val="24"/>
              </w:rPr>
              <w:t>niemiecki</w:t>
            </w:r>
          </w:p>
        </w:tc>
      </w:tr>
      <w:tr w:rsidR="0085747A" w:rsidRPr="009C54AE" w14:paraId="215A6F1D" w14:textId="77777777" w:rsidTr="00B819C8">
        <w:tc>
          <w:tcPr>
            <w:tcW w:w="2694" w:type="dxa"/>
            <w:vAlign w:val="center"/>
          </w:tcPr>
          <w:p w14:paraId="7A18CC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77C201" w14:textId="03514AAE" w:rsidR="0085747A" w:rsidRPr="009C54AE" w:rsidRDefault="003279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Agnieszka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Nahurska</w:t>
            </w:r>
            <w:proofErr w:type="spellEnd"/>
          </w:p>
        </w:tc>
      </w:tr>
      <w:tr w:rsidR="0085747A" w:rsidRPr="009C54AE" w14:paraId="6D27E09B" w14:textId="77777777" w:rsidTr="00B819C8">
        <w:tc>
          <w:tcPr>
            <w:tcW w:w="2694" w:type="dxa"/>
            <w:vAlign w:val="center"/>
          </w:tcPr>
          <w:p w14:paraId="256581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2DABE2" w14:textId="03B39F3F" w:rsidR="0085747A" w:rsidRPr="009C54AE" w:rsidRDefault="00332690" w:rsidP="005207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5207F4"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 w:rsidR="005207F4">
              <w:rPr>
                <w:rFonts w:ascii="Corbel" w:hAnsi="Corbel"/>
                <w:b w:val="0"/>
                <w:sz w:val="24"/>
                <w:szCs w:val="24"/>
              </w:rPr>
              <w:t>Szpala</w:t>
            </w:r>
            <w:proofErr w:type="spellEnd"/>
          </w:p>
        </w:tc>
      </w:tr>
    </w:tbl>
    <w:p w14:paraId="2DE07C8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816991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FB005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48B0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C926C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5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A581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94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B6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60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0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E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5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BD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1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03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9453D3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29C" w14:textId="2FE53C89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1-2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3B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AAA" w14:textId="0271DF35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E7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7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A5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A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6B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B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61D1" w14:textId="658CAA33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C90B94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40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304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61A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9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09D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69B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D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E90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C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26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1FBCD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D6AC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168E9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6819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AA38D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53E7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DA625B" w14:textId="5B49792B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CBA566A" w14:textId="7C794B70" w:rsidR="00B610FC" w:rsidRPr="009C54AE" w:rsidRDefault="00B610F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   zaliczenie z oceną</w:t>
      </w:r>
    </w:p>
    <w:p w14:paraId="0BFBFF3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7AF0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59A0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A77980" w14:textId="77777777" w:rsidTr="00745302">
        <w:tc>
          <w:tcPr>
            <w:tcW w:w="9670" w:type="dxa"/>
          </w:tcPr>
          <w:p w14:paraId="195C5E05" w14:textId="7FC7D270" w:rsidR="0085747A" w:rsidRPr="009C54AE" w:rsidRDefault="00814E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607">
              <w:rPr>
                <w:rFonts w:ascii="Corbel" w:eastAsia="Times New Roman" w:hAnsi="Corbel"/>
                <w:b w:val="0"/>
              </w:rPr>
              <w:t xml:space="preserve">Znajomość języka </w:t>
            </w:r>
            <w:proofErr w:type="spellStart"/>
            <w:r w:rsidR="005207F4">
              <w:rPr>
                <w:rFonts w:ascii="Corbel" w:eastAsia="Times New Roman" w:hAnsi="Corbel"/>
                <w:b w:val="0"/>
              </w:rPr>
              <w:t>niemieckiego</w:t>
            </w:r>
            <w:r w:rsidRPr="002A5607">
              <w:rPr>
                <w:rFonts w:ascii="Corbel" w:eastAsia="Times New Roman" w:hAnsi="Corbel"/>
                <w:b w:val="0"/>
              </w:rPr>
              <w:t>na</w:t>
            </w:r>
            <w:proofErr w:type="spellEnd"/>
            <w:r w:rsidRPr="002A5607">
              <w:rPr>
                <w:rFonts w:ascii="Corbel" w:eastAsia="Times New Roman" w:hAnsi="Corbel"/>
                <w:b w:val="0"/>
              </w:rPr>
              <w:t xml:space="preserve"> poziomie B2 według Europejskiego Systemu Opisu Kształcenia Językowego</w:t>
            </w:r>
          </w:p>
          <w:p w14:paraId="078FB1DF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9ECF3E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55949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192F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DFACC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FF323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57B23B" w14:textId="77777777" w:rsidTr="00814E4E">
        <w:tc>
          <w:tcPr>
            <w:tcW w:w="844" w:type="dxa"/>
            <w:vAlign w:val="center"/>
          </w:tcPr>
          <w:p w14:paraId="1D9B745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FCAE247" w14:textId="0A2D96F8" w:rsidR="0085747A" w:rsidRPr="009C54AE" w:rsidRDefault="00814E4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69CB">
              <w:rPr>
                <w:rFonts w:ascii="Corbel" w:hAnsi="Corbel"/>
                <w:b w:val="0"/>
                <w:szCs w:val="22"/>
              </w:rPr>
              <w:t>Rozwijanie  czterech sprawności językowych (rozumienie ze słuchu, rozumienie tekstu czytanego, tworzenie wypowiedzi ustnych i pisemnych) w ramach tworzenia kompetencji komunikacyjnej na poziomie B2+.</w:t>
            </w:r>
          </w:p>
        </w:tc>
      </w:tr>
      <w:tr w:rsidR="0085747A" w:rsidRPr="009C54AE" w14:paraId="713FCD86" w14:textId="77777777" w:rsidTr="00814E4E">
        <w:tc>
          <w:tcPr>
            <w:tcW w:w="844" w:type="dxa"/>
            <w:vAlign w:val="center"/>
          </w:tcPr>
          <w:p w14:paraId="205D65C4" w14:textId="3B5E166F" w:rsidR="0085747A" w:rsidRPr="009C54AE" w:rsidRDefault="00814E4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3A15CBFF" w14:textId="68A64682" w:rsidR="0085747A" w:rsidRPr="009C54AE" w:rsidRDefault="00814E4E" w:rsidP="00493D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69CB">
              <w:rPr>
                <w:rFonts w:ascii="Corbel" w:hAnsi="Corbel"/>
                <w:b w:val="0"/>
                <w:szCs w:val="22"/>
              </w:rPr>
              <w:t xml:space="preserve">Wykształcenie kompetencji językowej umożliwiającej komunikację w sytuacjach dnia codziennego </w:t>
            </w:r>
            <w:r w:rsidRPr="004369CB">
              <w:rPr>
                <w:rFonts w:ascii="Corbel" w:hAnsi="Corbel"/>
                <w:b w:val="0"/>
                <w:szCs w:val="22"/>
                <w:lang w:eastAsia="en-US"/>
              </w:rPr>
              <w:t>jak i płynne i poprawne posł</w:t>
            </w:r>
            <w:r>
              <w:rPr>
                <w:rFonts w:ascii="Corbel" w:hAnsi="Corbel"/>
                <w:b w:val="0"/>
                <w:szCs w:val="22"/>
                <w:lang w:eastAsia="en-US"/>
              </w:rPr>
              <w:t>ugiwanie się językiem</w:t>
            </w:r>
            <w:r w:rsidR="00493DE1">
              <w:rPr>
                <w:rFonts w:ascii="Corbel" w:hAnsi="Corbel"/>
                <w:b w:val="0"/>
                <w:szCs w:val="22"/>
                <w:lang w:eastAsia="en-US"/>
              </w:rPr>
              <w:t xml:space="preserve"> niemieckim</w:t>
            </w:r>
            <w:r w:rsidRPr="004369CB">
              <w:rPr>
                <w:rFonts w:ascii="Corbel" w:hAnsi="Corbel"/>
                <w:b w:val="0"/>
                <w:szCs w:val="22"/>
                <w:lang w:eastAsia="en-US"/>
              </w:rPr>
              <w:t xml:space="preserve"> do celów zawodowych i naukowych.</w:t>
            </w:r>
          </w:p>
        </w:tc>
      </w:tr>
      <w:tr w:rsidR="0085747A" w:rsidRPr="009C54AE" w14:paraId="4A5173B6" w14:textId="77777777" w:rsidTr="00814E4E">
        <w:tc>
          <w:tcPr>
            <w:tcW w:w="844" w:type="dxa"/>
            <w:vAlign w:val="center"/>
          </w:tcPr>
          <w:p w14:paraId="37BC905B" w14:textId="4B41556D" w:rsidR="0085747A" w:rsidRPr="009C54AE" w:rsidRDefault="00814E4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57FAC481" w14:textId="189BE130" w:rsidR="0085747A" w:rsidRPr="009C54AE" w:rsidRDefault="00814E4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69CB">
              <w:rPr>
                <w:rFonts w:ascii="Corbel" w:hAnsi="Corbel"/>
                <w:b w:val="0"/>
                <w:szCs w:val="22"/>
              </w:rPr>
              <w:t>Kształcenie i udoskonalenie poprawności gramatycznej w wypowiedziach ustnych i pisemnych.</w:t>
            </w:r>
          </w:p>
        </w:tc>
      </w:tr>
      <w:tr w:rsidR="00814E4E" w:rsidRPr="009C54AE" w14:paraId="1D70D664" w14:textId="77777777" w:rsidTr="00814E4E">
        <w:tc>
          <w:tcPr>
            <w:tcW w:w="844" w:type="dxa"/>
            <w:vAlign w:val="center"/>
          </w:tcPr>
          <w:p w14:paraId="031BCB80" w14:textId="24770CD8" w:rsidR="00814E4E" w:rsidRPr="009C54AE" w:rsidRDefault="00814E4E" w:rsidP="00667A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5C5AAB77" w14:textId="4EF2A87B" w:rsidR="00814E4E" w:rsidRPr="009C54AE" w:rsidRDefault="00814E4E" w:rsidP="00667A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69CB">
              <w:rPr>
                <w:rFonts w:ascii="Corbel" w:hAnsi="Corbel"/>
                <w:b w:val="0"/>
                <w:szCs w:val="22"/>
              </w:rPr>
              <w:t>Utrwalenie słownictwa ogólnego oraz poszerzenie słownictwa specjalistycznego (słownictwa z zakresu komunikacji międzykulturowej ).</w:t>
            </w:r>
          </w:p>
        </w:tc>
      </w:tr>
      <w:tr w:rsidR="00814E4E" w:rsidRPr="009C54AE" w14:paraId="6F953C90" w14:textId="77777777" w:rsidTr="00814E4E">
        <w:tc>
          <w:tcPr>
            <w:tcW w:w="844" w:type="dxa"/>
            <w:vAlign w:val="center"/>
          </w:tcPr>
          <w:p w14:paraId="67BD14E4" w14:textId="06347092" w:rsidR="00814E4E" w:rsidRPr="009C54AE" w:rsidRDefault="00814E4E" w:rsidP="00667A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14:paraId="5BD75999" w14:textId="0709AC53" w:rsidR="00814E4E" w:rsidRPr="009C54AE" w:rsidRDefault="00814E4E" w:rsidP="00667A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69CB">
              <w:rPr>
                <w:rFonts w:ascii="Corbel" w:hAnsi="Corbel"/>
                <w:b w:val="0"/>
                <w:szCs w:val="22"/>
                <w:lang w:eastAsia="en-US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</w:tbl>
    <w:p w14:paraId="31D0E7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55D56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5E7E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4CFC07A9" w14:textId="77777777" w:rsidTr="0071620A">
        <w:tc>
          <w:tcPr>
            <w:tcW w:w="1701" w:type="dxa"/>
            <w:vAlign w:val="center"/>
          </w:tcPr>
          <w:p w14:paraId="7C9B48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35D9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E24E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100889" w14:textId="77777777" w:rsidTr="005E6E85">
        <w:tc>
          <w:tcPr>
            <w:tcW w:w="1701" w:type="dxa"/>
          </w:tcPr>
          <w:p w14:paraId="7BBEC5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635FFC7" w14:textId="77777777" w:rsidR="0085747A" w:rsidRDefault="00B91FFB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porozumiewać się z wykorzystaniem różnych kanałów i technik komunikacyjnych z szerokim spektrum odbiorców w zakresie dotyczącym komunikacji międzykulturowej, w języku polskim i wybranych językach obcych</w:t>
            </w:r>
          </w:p>
          <w:p w14:paraId="60AB7094" w14:textId="02D70284" w:rsidR="00EA3720" w:rsidRPr="009C54AE" w:rsidRDefault="00EA3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5BD">
              <w:rPr>
                <w:rFonts w:ascii="Corbel" w:hAnsi="Corbel"/>
                <w:b w:val="0"/>
                <w:sz w:val="22"/>
              </w:rPr>
              <w:t>ZGODNIE Z CELAMI ZAPISANYMI W PKT 3.1</w:t>
            </w:r>
          </w:p>
        </w:tc>
        <w:tc>
          <w:tcPr>
            <w:tcW w:w="1873" w:type="dxa"/>
          </w:tcPr>
          <w:p w14:paraId="2C0AB6B5" w14:textId="25C3F058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K_U05</w:t>
            </w:r>
          </w:p>
        </w:tc>
      </w:tr>
      <w:tr w:rsidR="0085747A" w:rsidRPr="009C54AE" w14:paraId="43ACA0A0" w14:textId="77777777" w:rsidTr="005E6E85">
        <w:tc>
          <w:tcPr>
            <w:tcW w:w="1701" w:type="dxa"/>
          </w:tcPr>
          <w:p w14:paraId="2C242D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BE28D" w14:textId="77777777" w:rsidR="0085747A" w:rsidRDefault="00B91FFB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posługiwać się językiem obcym na poziomie B2+ ESOKJ</w:t>
            </w:r>
          </w:p>
          <w:p w14:paraId="03012733" w14:textId="70769D1C" w:rsidR="00EA3720" w:rsidRPr="009C54AE" w:rsidRDefault="00EA3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5BD">
              <w:rPr>
                <w:rFonts w:ascii="Corbel" w:hAnsi="Corbel"/>
                <w:b w:val="0"/>
                <w:sz w:val="22"/>
              </w:rPr>
              <w:t>ZGODNIE Z CELAMI ZAPISANYMI W PKT 3.1</w:t>
            </w:r>
          </w:p>
        </w:tc>
        <w:tc>
          <w:tcPr>
            <w:tcW w:w="1873" w:type="dxa"/>
          </w:tcPr>
          <w:p w14:paraId="5E4978D0" w14:textId="58E0FBA7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K_U06</w:t>
            </w:r>
          </w:p>
        </w:tc>
      </w:tr>
      <w:tr w:rsidR="0085747A" w:rsidRPr="009C54AE" w14:paraId="6D7D9BE7" w14:textId="77777777" w:rsidTr="005E6E85">
        <w:tc>
          <w:tcPr>
            <w:tcW w:w="1701" w:type="dxa"/>
          </w:tcPr>
          <w:p w14:paraId="509AFB88" w14:textId="1F7998D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1FF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C164E8E" w14:textId="77777777" w:rsidR="0085747A" w:rsidRDefault="00B91FFB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  <w:p w14:paraId="64B06F57" w14:textId="7A792995" w:rsidR="00EA3720" w:rsidRPr="009C54AE" w:rsidRDefault="00EA3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5BD">
              <w:rPr>
                <w:rFonts w:ascii="Corbel" w:hAnsi="Corbel"/>
                <w:b w:val="0"/>
                <w:sz w:val="22"/>
              </w:rPr>
              <w:t>ZGODNIE Z CELAMI ZAPISANYMI W PKT 3.1</w:t>
            </w:r>
          </w:p>
        </w:tc>
        <w:tc>
          <w:tcPr>
            <w:tcW w:w="1873" w:type="dxa"/>
          </w:tcPr>
          <w:p w14:paraId="5FAC3BC3" w14:textId="5A770FA2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K_K04</w:t>
            </w:r>
          </w:p>
        </w:tc>
      </w:tr>
    </w:tbl>
    <w:p w14:paraId="06D2D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339A3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3B05A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F9EA2E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36C84D" w14:textId="77777777" w:rsidTr="00923D7D">
        <w:tc>
          <w:tcPr>
            <w:tcW w:w="9639" w:type="dxa"/>
          </w:tcPr>
          <w:p w14:paraId="33DC445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E45019" w14:textId="77777777" w:rsidTr="00923D7D">
        <w:tc>
          <w:tcPr>
            <w:tcW w:w="9639" w:type="dxa"/>
          </w:tcPr>
          <w:p w14:paraId="64AEEDC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0B9555A" w14:textId="77777777" w:rsidTr="00923D7D">
        <w:tc>
          <w:tcPr>
            <w:tcW w:w="9639" w:type="dxa"/>
          </w:tcPr>
          <w:p w14:paraId="42E1850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F47D716" w14:textId="77777777" w:rsidTr="00923D7D">
        <w:tc>
          <w:tcPr>
            <w:tcW w:w="9639" w:type="dxa"/>
          </w:tcPr>
          <w:p w14:paraId="410C488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213319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6377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E4BD4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CB727B0" w14:textId="77777777" w:rsidTr="00617995">
        <w:tc>
          <w:tcPr>
            <w:tcW w:w="9520" w:type="dxa"/>
          </w:tcPr>
          <w:p w14:paraId="493F4E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17995" w:rsidRPr="009C54AE" w14:paraId="25960DB2" w14:textId="77777777" w:rsidTr="00617995">
        <w:tc>
          <w:tcPr>
            <w:tcW w:w="9520" w:type="dxa"/>
          </w:tcPr>
          <w:p w14:paraId="397A5830" w14:textId="2AC5F9C7" w:rsidR="00617995" w:rsidRPr="009C54AE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Semestr 1</w:t>
            </w:r>
          </w:p>
        </w:tc>
      </w:tr>
      <w:tr w:rsidR="00617995" w:rsidRPr="009C54AE" w14:paraId="4E3D096C" w14:textId="77777777" w:rsidTr="00617995">
        <w:tc>
          <w:tcPr>
            <w:tcW w:w="9520" w:type="dxa"/>
          </w:tcPr>
          <w:p w14:paraId="080C014B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Studia na uniwersytecie:</w:t>
            </w:r>
          </w:p>
          <w:p w14:paraId="4F9A3DFC" w14:textId="77777777" w:rsidR="00617995" w:rsidRDefault="00617995" w:rsidP="006179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rozmowy na korytarzu, w sekretariacie/dziekanacie – język formalny/nieformalny,</w:t>
            </w:r>
          </w:p>
          <w:p w14:paraId="6B48DF09" w14:textId="77777777" w:rsidR="00617995" w:rsidRDefault="00617995" w:rsidP="006179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informowanie się/zapisywanie się osobiście, telefonicznie, mailowo na dodatkowe zajęcia, kursy, koła zainteresowań, wolontariat,</w:t>
            </w:r>
          </w:p>
          <w:p w14:paraId="08981A7E" w14:textId="65A14B16" w:rsidR="00617995" w:rsidRPr="009C54AE" w:rsidRDefault="00617995" w:rsidP="0061799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autoprezentacja z uwzględnieniem profilu studiów i zainteresowań zawodowych.</w:t>
            </w:r>
          </w:p>
        </w:tc>
      </w:tr>
      <w:tr w:rsidR="00617995" w:rsidRPr="009C54AE" w14:paraId="78D37CF3" w14:textId="77777777" w:rsidTr="00617995">
        <w:tc>
          <w:tcPr>
            <w:tcW w:w="9520" w:type="dxa"/>
          </w:tcPr>
          <w:p w14:paraId="77CA7DB4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Nauka i technologia - w świecie nowoczesnych technologii:</w:t>
            </w:r>
          </w:p>
          <w:p w14:paraId="2E45661E" w14:textId="77777777" w:rsidR="00617995" w:rsidRDefault="00617995" w:rsidP="0061799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dziedziny nauki i naukowcy,</w:t>
            </w:r>
          </w:p>
          <w:p w14:paraId="376B4CF7" w14:textId="77777777" w:rsidR="00617995" w:rsidRDefault="00617995" w:rsidP="006179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urządzenia elektroniczne, opisywanie przedmiotów,</w:t>
            </w:r>
          </w:p>
          <w:p w14:paraId="2A745ED2" w14:textId="77777777" w:rsidR="00617995" w:rsidRDefault="00617995" w:rsidP="006179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korzystanie z Internetu, nowoczesnych technologii, portali społecznościowych,</w:t>
            </w:r>
          </w:p>
          <w:p w14:paraId="4D6675E1" w14:textId="77777777" w:rsidR="00617995" w:rsidRDefault="00617995" w:rsidP="006179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nowe technologie a życie prywatne,</w:t>
            </w:r>
          </w:p>
          <w:p w14:paraId="169F502D" w14:textId="6EC51F8A" w:rsidR="00617995" w:rsidRPr="009C54AE" w:rsidRDefault="00617995" w:rsidP="0061799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skróty stosowane w korespondencji elektronicznej.</w:t>
            </w:r>
          </w:p>
        </w:tc>
      </w:tr>
      <w:tr w:rsidR="00617995" w:rsidRPr="009C54AE" w14:paraId="711B4B70" w14:textId="77777777" w:rsidTr="00617995">
        <w:tc>
          <w:tcPr>
            <w:tcW w:w="9520" w:type="dxa"/>
          </w:tcPr>
          <w:p w14:paraId="3F29FA41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Kraje francuskojęzyczne – geografia, turystyka, kultura, religia:</w:t>
            </w:r>
          </w:p>
          <w:p w14:paraId="48725F1D" w14:textId="77777777" w:rsidR="00617995" w:rsidRPr="00314DED" w:rsidRDefault="00617995" w:rsidP="0061799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język francuski w Europie i na innych kontynentach,</w:t>
            </w:r>
          </w:p>
          <w:p w14:paraId="1348F63D" w14:textId="66B7AAA8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organizowanie wycieczki: sporządzenie planu, przedstawienie przebiegu podróży.</w:t>
            </w:r>
          </w:p>
        </w:tc>
      </w:tr>
      <w:tr w:rsidR="00617995" w:rsidRPr="009C54AE" w14:paraId="03F5F97C" w14:textId="77777777" w:rsidTr="00617995">
        <w:tc>
          <w:tcPr>
            <w:tcW w:w="9520" w:type="dxa"/>
          </w:tcPr>
          <w:p w14:paraId="0E70B44F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Edukacja:</w:t>
            </w:r>
          </w:p>
          <w:p w14:paraId="14C1FF43" w14:textId="77777777" w:rsidR="00617995" w:rsidRDefault="00617995" w:rsidP="006179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system szkolnictwa w krajach UE,</w:t>
            </w:r>
          </w:p>
          <w:p w14:paraId="716A6888" w14:textId="77777777" w:rsidR="00617995" w:rsidRDefault="00617995" w:rsidP="00617995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programy wymiany studenckiej: Erasmus+, Most,</w:t>
            </w:r>
          </w:p>
          <w:p w14:paraId="3644AEE3" w14:textId="1A391648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certyfikaty językowe.</w:t>
            </w:r>
          </w:p>
        </w:tc>
      </w:tr>
      <w:tr w:rsidR="00617995" w:rsidRPr="009C54AE" w14:paraId="38BE813A" w14:textId="77777777" w:rsidTr="00617995">
        <w:tc>
          <w:tcPr>
            <w:tcW w:w="9520" w:type="dxa"/>
          </w:tcPr>
          <w:p w14:paraId="7F704E0E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Państwo, społeczeństwo, polityka:</w:t>
            </w:r>
          </w:p>
          <w:p w14:paraId="126F73F0" w14:textId="77777777" w:rsidR="00617995" w:rsidRDefault="00617995" w:rsidP="006179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prawa i obowiązki obywateli,</w:t>
            </w:r>
          </w:p>
          <w:p w14:paraId="58BF739C" w14:textId="77777777" w:rsidR="00617995" w:rsidRDefault="00617995" w:rsidP="0061799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zaangażowanie studentów w politykę, korzystanie z praw wyborczych,</w:t>
            </w:r>
          </w:p>
          <w:p w14:paraId="43C31511" w14:textId="77777777" w:rsidR="00617995" w:rsidRDefault="00617995" w:rsidP="0061799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problemy/napięcia i konflikty,</w:t>
            </w:r>
          </w:p>
          <w:p w14:paraId="14DE8C71" w14:textId="2E0C0E82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 aktualnych wydarzeń w krajach francuskojęzycznych.</w:t>
            </w:r>
          </w:p>
        </w:tc>
      </w:tr>
      <w:tr w:rsidR="00617995" w:rsidRPr="009C54AE" w14:paraId="63FFD2F4" w14:textId="77777777" w:rsidTr="00617995">
        <w:tc>
          <w:tcPr>
            <w:tcW w:w="9520" w:type="dxa"/>
          </w:tcPr>
          <w:p w14:paraId="41F16015" w14:textId="684CC5DC" w:rsidR="00617995" w:rsidRDefault="00617995" w:rsidP="00617995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2</w:t>
            </w:r>
          </w:p>
        </w:tc>
      </w:tr>
      <w:tr w:rsidR="00617995" w:rsidRPr="009C54AE" w14:paraId="4F36890B" w14:textId="77777777" w:rsidTr="00617995">
        <w:tc>
          <w:tcPr>
            <w:tcW w:w="9520" w:type="dxa"/>
          </w:tcPr>
          <w:p w14:paraId="7A3451B8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Savoir-vivre:</w:t>
            </w:r>
          </w:p>
          <w:p w14:paraId="4430012C" w14:textId="77777777" w:rsidR="00617995" w:rsidRDefault="00617995" w:rsidP="006179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zachowania się podczas wizyt/spotkań rodzinnych, przyjacielskich, biznesowych,</w:t>
            </w:r>
          </w:p>
          <w:p w14:paraId="00A9BC3F" w14:textId="77777777" w:rsidR="00617995" w:rsidRDefault="00617995" w:rsidP="006179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 restauracji: składanie zamówienia, sztuka jedzenia,</w:t>
            </w:r>
          </w:p>
          <w:p w14:paraId="59E20715" w14:textId="0AA76667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biznesowego savoir-vivre’u.</w:t>
            </w:r>
          </w:p>
        </w:tc>
      </w:tr>
      <w:tr w:rsidR="00617995" w:rsidRPr="009C54AE" w14:paraId="1EF5A690" w14:textId="77777777" w:rsidTr="00617995">
        <w:tc>
          <w:tcPr>
            <w:tcW w:w="9520" w:type="dxa"/>
          </w:tcPr>
          <w:p w14:paraId="51039FD4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Kultura: </w:t>
            </w:r>
          </w:p>
          <w:p w14:paraId="131766BA" w14:textId="77777777" w:rsidR="00617995" w:rsidRDefault="00617995" w:rsidP="0061799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wydarzenia kulturalne, uczestnictwo w życiu kulturalnym, </w:t>
            </w:r>
          </w:p>
          <w:p w14:paraId="03CCB7D4" w14:textId="77777777" w:rsidR="00617995" w:rsidRDefault="00617995" w:rsidP="0061799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zainteresowania czytelnicze – ankiety, wywiady,</w:t>
            </w:r>
          </w:p>
          <w:p w14:paraId="5FB4F3B7" w14:textId="77777777" w:rsidR="00617995" w:rsidRDefault="00617995" w:rsidP="0061799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wielkie postacie kultury francuskiej – charakterystyka postaci, działalność,</w:t>
            </w:r>
          </w:p>
          <w:p w14:paraId="3BF69A0F" w14:textId="77777777" w:rsidR="00617995" w:rsidRDefault="00617995" w:rsidP="0061799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biografie pisarzy, fragmenty utworów, dzień z życia pisarza,</w:t>
            </w:r>
          </w:p>
          <w:p w14:paraId="2D0E76F0" w14:textId="7E80FE79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postacie literackie i filmowe.</w:t>
            </w:r>
          </w:p>
        </w:tc>
      </w:tr>
      <w:tr w:rsidR="00617995" w:rsidRPr="009C54AE" w14:paraId="318B913F" w14:textId="77777777" w:rsidTr="00617995">
        <w:tc>
          <w:tcPr>
            <w:tcW w:w="9520" w:type="dxa"/>
          </w:tcPr>
          <w:p w14:paraId="524FD9E7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Zatrudnienie:</w:t>
            </w:r>
          </w:p>
          <w:p w14:paraId="5C675FB6" w14:textId="77777777" w:rsidR="00617995" w:rsidRDefault="00617995" w:rsidP="0061799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oferty pracy, rozmowa kwalifikacyjna,</w:t>
            </w:r>
          </w:p>
          <w:p w14:paraId="04CFBF6F" w14:textId="77777777" w:rsidR="00617995" w:rsidRDefault="00617995" w:rsidP="0061799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wybór kandydata,</w:t>
            </w:r>
          </w:p>
          <w:p w14:paraId="30EFB188" w14:textId="77777777" w:rsidR="00617995" w:rsidRDefault="00617995" w:rsidP="0061799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umowa o pracę, warunki pracy,</w:t>
            </w:r>
          </w:p>
          <w:p w14:paraId="23A950C0" w14:textId="767A8EB0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konflikty i zasady ich rozwiązywania.</w:t>
            </w:r>
          </w:p>
        </w:tc>
      </w:tr>
      <w:tr w:rsidR="00617995" w:rsidRPr="009C54AE" w14:paraId="3C930E45" w14:textId="77777777" w:rsidTr="00617995">
        <w:tc>
          <w:tcPr>
            <w:tcW w:w="9520" w:type="dxa"/>
          </w:tcPr>
          <w:p w14:paraId="70973CDD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Przyszłość: </w:t>
            </w:r>
          </w:p>
          <w:p w14:paraId="7506D548" w14:textId="77777777" w:rsidR="00617995" w:rsidRDefault="00617995" w:rsidP="0061799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marzenia, plany, zamierzenia, </w:t>
            </w:r>
          </w:p>
          <w:p w14:paraId="40489BF0" w14:textId="223113AF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własnego rozwoju zawodowego.</w:t>
            </w:r>
          </w:p>
        </w:tc>
      </w:tr>
      <w:tr w:rsidR="00617995" w:rsidRPr="009C54AE" w14:paraId="53EA5E36" w14:textId="77777777" w:rsidTr="00617995">
        <w:tc>
          <w:tcPr>
            <w:tcW w:w="9520" w:type="dxa"/>
          </w:tcPr>
          <w:p w14:paraId="612D3068" w14:textId="77777777" w:rsidR="00617995" w:rsidRDefault="00617995" w:rsidP="0061799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Artykuły naukowe:</w:t>
            </w:r>
          </w:p>
          <w:p w14:paraId="1DA7011E" w14:textId="77777777" w:rsidR="00617995" w:rsidRDefault="00617995" w:rsidP="0061799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charakterystyka,</w:t>
            </w:r>
          </w:p>
          <w:p w14:paraId="2AE28EA0" w14:textId="77777777" w:rsidR="00617995" w:rsidRDefault="00617995" w:rsidP="0061799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korzystanie z literatury obcojęzycznej,</w:t>
            </w:r>
          </w:p>
          <w:p w14:paraId="022EAE89" w14:textId="508668D7" w:rsidR="00617995" w:rsidRDefault="00617995" w:rsidP="00617995">
            <w:pPr>
              <w:numPr>
                <w:ilvl w:val="0"/>
                <w:numId w:val="1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bibliografii i przypisów w pracy dyplomowej.</w:t>
            </w:r>
          </w:p>
        </w:tc>
      </w:tr>
    </w:tbl>
    <w:p w14:paraId="646D75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4A5FB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E471F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2CBC57" w14:textId="77777777" w:rsidR="0037514A" w:rsidRPr="004369CB" w:rsidRDefault="0037514A" w:rsidP="0037514A">
      <w:pPr>
        <w:spacing w:after="0" w:line="240" w:lineRule="auto"/>
        <w:jc w:val="both"/>
        <w:rPr>
          <w:rFonts w:ascii="Corbel" w:eastAsia="Times New Roman" w:hAnsi="Corbel"/>
        </w:rPr>
      </w:pPr>
      <w:r w:rsidRPr="004369CB">
        <w:rPr>
          <w:rFonts w:ascii="Corbel" w:eastAsia="Times New Roman" w:hAnsi="Corbel"/>
        </w:rPr>
        <w:t>Metody komunikatywne</w:t>
      </w:r>
    </w:p>
    <w:p w14:paraId="6E4210B9" w14:textId="20FCDA0C" w:rsidR="0037514A" w:rsidRPr="004369CB" w:rsidRDefault="0037514A" w:rsidP="0037514A">
      <w:pPr>
        <w:spacing w:after="0" w:line="240" w:lineRule="auto"/>
        <w:jc w:val="both"/>
        <w:rPr>
          <w:rFonts w:ascii="Corbel" w:eastAsia="Times New Roman" w:hAnsi="Corbel"/>
        </w:rPr>
      </w:pPr>
      <w:r w:rsidRPr="004369CB">
        <w:rPr>
          <w:rFonts w:ascii="Corbel" w:eastAsia="Times New Roman" w:hAnsi="Corbel"/>
        </w:rPr>
        <w:t xml:space="preserve"> Ćwiczenia: praca indywidualna i w grupach, dyskusja, dydaktyczna prezentacja multimedialna, analiza i interpretacja tekstów źródłowych, ćwiczenia translacyjne pisemne i ust</w:t>
      </w:r>
      <w:r w:rsidR="00C66B70">
        <w:rPr>
          <w:rFonts w:ascii="Corbel" w:eastAsia="Times New Roman" w:hAnsi="Corbel"/>
        </w:rPr>
        <w:t xml:space="preserve">ne z zakresu języka niemieckiego </w:t>
      </w:r>
      <w:bookmarkStart w:id="0" w:name="_GoBack"/>
      <w:bookmarkEnd w:id="0"/>
      <w:r w:rsidRPr="004369CB">
        <w:rPr>
          <w:rFonts w:ascii="Corbel" w:eastAsia="Times New Roman" w:hAnsi="Corbel"/>
        </w:rPr>
        <w:t xml:space="preserve">specjalistycznego z dziedziny komunikacji międzykulturowej. </w:t>
      </w:r>
    </w:p>
    <w:p w14:paraId="5EC4E9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396DE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39031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3865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E42B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7195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386421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A1545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2CDF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1"/>
        <w:gridCol w:w="2116"/>
      </w:tblGrid>
      <w:tr w:rsidR="0085747A" w:rsidRPr="009C54AE" w14:paraId="6C46A98B" w14:textId="77777777" w:rsidTr="00C05F44">
        <w:tc>
          <w:tcPr>
            <w:tcW w:w="1985" w:type="dxa"/>
            <w:vAlign w:val="center"/>
          </w:tcPr>
          <w:p w14:paraId="0C7F5D1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225C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32106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AC03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790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B42995" w14:textId="77777777" w:rsidTr="00C05F44">
        <w:tc>
          <w:tcPr>
            <w:tcW w:w="1985" w:type="dxa"/>
          </w:tcPr>
          <w:p w14:paraId="6DE332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009E6B5" w14:textId="407EBD77" w:rsidR="0085747A" w:rsidRPr="009C54AE" w:rsidRDefault="0064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krótsza i dłuższa wypowiedź pisemna i ustna</w:t>
            </w:r>
          </w:p>
        </w:tc>
        <w:tc>
          <w:tcPr>
            <w:tcW w:w="2126" w:type="dxa"/>
          </w:tcPr>
          <w:p w14:paraId="56E4844C" w14:textId="105B3D7B" w:rsidR="0085747A" w:rsidRPr="009C54AE" w:rsidRDefault="005414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637B7">
              <w:rPr>
                <w:rFonts w:ascii="Corbel" w:eastAsia="Times New Roman" w:hAnsi="Corbel"/>
                <w:b w:val="0"/>
              </w:rPr>
              <w:t>ćwiczenia</w:t>
            </w:r>
          </w:p>
        </w:tc>
      </w:tr>
      <w:tr w:rsidR="0085747A" w:rsidRPr="009C54AE" w14:paraId="723D9CD6" w14:textId="77777777" w:rsidTr="00C05F44">
        <w:tc>
          <w:tcPr>
            <w:tcW w:w="1985" w:type="dxa"/>
          </w:tcPr>
          <w:p w14:paraId="75AC08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3BCD8A5" w14:textId="62D23EC0" w:rsidR="0085747A" w:rsidRPr="009C54AE" w:rsidRDefault="0064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</w:p>
        </w:tc>
        <w:tc>
          <w:tcPr>
            <w:tcW w:w="2126" w:type="dxa"/>
          </w:tcPr>
          <w:p w14:paraId="5ED0258E" w14:textId="6EE5E684" w:rsidR="0085747A" w:rsidRPr="009C54AE" w:rsidRDefault="005414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637B7">
              <w:rPr>
                <w:rFonts w:ascii="Corbel" w:eastAsia="Times New Roman" w:hAnsi="Corbel"/>
                <w:b w:val="0"/>
              </w:rPr>
              <w:t>ćwiczenia</w:t>
            </w:r>
          </w:p>
        </w:tc>
      </w:tr>
      <w:tr w:rsidR="00647D2C" w:rsidRPr="009C54AE" w14:paraId="728F41B2" w14:textId="77777777" w:rsidTr="00C05F44">
        <w:tc>
          <w:tcPr>
            <w:tcW w:w="1985" w:type="dxa"/>
          </w:tcPr>
          <w:p w14:paraId="36047E4B" w14:textId="599B9FC4" w:rsidR="00647D2C" w:rsidRPr="00647D2C" w:rsidRDefault="0064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656DE64D" w14:textId="2454106E" w:rsidR="00647D2C" w:rsidRDefault="00647D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wypowiedź ustna, obserwacja w trakcie zajęć</w:t>
            </w:r>
          </w:p>
        </w:tc>
        <w:tc>
          <w:tcPr>
            <w:tcW w:w="2126" w:type="dxa"/>
          </w:tcPr>
          <w:p w14:paraId="4428F6C2" w14:textId="4C9DD45D" w:rsidR="00647D2C" w:rsidRPr="009C54AE" w:rsidRDefault="005414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637B7">
              <w:rPr>
                <w:rFonts w:ascii="Corbel" w:eastAsia="Times New Roman" w:hAnsi="Corbel"/>
                <w:b w:val="0"/>
              </w:rPr>
              <w:t>ćwiczenia</w:t>
            </w:r>
          </w:p>
        </w:tc>
      </w:tr>
    </w:tbl>
    <w:p w14:paraId="40B6BF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57C5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20FABC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E9BBA4E" w14:textId="77777777" w:rsidTr="00923D7D">
        <w:tc>
          <w:tcPr>
            <w:tcW w:w="9670" w:type="dxa"/>
          </w:tcPr>
          <w:p w14:paraId="3B1C0DCE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</w:t>
            </w:r>
          </w:p>
          <w:p w14:paraId="3E4A72E0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Sposoby zaliczenia:</w:t>
            </w:r>
          </w:p>
          <w:p w14:paraId="4925C973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praca projektowa (prezentacja projektu indywidualnego z zakresu studiowanego kierunku i specjalności),</w:t>
            </w:r>
          </w:p>
          <w:p w14:paraId="49AE24F5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zaliczenie sprawdzianu pisemnego ( test jednokrotnego wyboru i/lub dłuższa wypowiedź pisemna)</w:t>
            </w:r>
          </w:p>
          <w:p w14:paraId="38CC9F39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Formy zaliczenia:</w:t>
            </w:r>
          </w:p>
          <w:p w14:paraId="1D052DD8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krótsza i dłuższa wypowiedź ustna,</w:t>
            </w:r>
          </w:p>
          <w:p w14:paraId="6ABC6CAA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zaliczenie pisemne: test jednokrotnego wyboru i/lub dłuższa wypowiedź pisemna,</w:t>
            </w:r>
          </w:p>
          <w:p w14:paraId="59A1B49C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 wykonanie pracy zaliczeniowej: prezentacja projektu indywidualnego z zakresu studiowanego kierunku i specjalności(lektura, sprawozdanie /streszczenie artykułu naukowego, prezentacja multimedialna tematu z zakresu studiowanej specjalności wraz z omówieniem)</w:t>
            </w:r>
          </w:p>
          <w:p w14:paraId="2B9AB25E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UMIEJĘTNOŚCI W ZAKRESIE JĘZYKA OBCEGO ZGODNE Z WYMAGANIAMI OKREŚLONYMI DLA POZIOMU B2+ ESOKJ</w:t>
            </w:r>
          </w:p>
          <w:p w14:paraId="68B996FD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Ustalenie oceny zaliczeniowej na podstawie ocen cząstkowych.</w:t>
            </w:r>
            <w:r>
              <w:rPr>
                <w:rFonts w:ascii="Corbel" w:hAnsi="Corbel"/>
                <w:smallCaps w:val="0"/>
                <w:sz w:val="22"/>
              </w:rPr>
              <w:t xml:space="preserve"> </w:t>
            </w:r>
          </w:p>
          <w:p w14:paraId="32E255C2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Semestr 1: sprawdzian pisemny ( test jednokrotnego wyboru i/lub dłuższa wypowiedź pisemna), zaliczenie projektu indywidualnego( omówienie artykułu naukowego/ tłumaczenie tekstu specjalistycznego)</w:t>
            </w:r>
          </w:p>
          <w:p w14:paraId="3000B1E5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Semestr 2: sprawdzian pisemny ( test jednokrotnego wyboru i/lub dłuższa wypowiedź pisemna), zaliczenie projektu indywidualnego( omówienie artykułu naukowego/ tłumaczenie tekstu specjalistycznego)</w:t>
            </w:r>
          </w:p>
          <w:p w14:paraId="25B55D6F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Egzamin / zaliczenie końcowe: egzamin pisemny testowy na poziomie B2+ i dłuższa wypowiedź pisemna, egzamin ustny – prezentacja projektu indywidualnego z zakresu studiowanego kierunku i specjalności realizowane podczas semestru  2</w:t>
            </w:r>
          </w:p>
          <w:p w14:paraId="39CE2A7D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3540DBF8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Kryteria oceny prac pisemnych: </w:t>
            </w:r>
          </w:p>
          <w:p w14:paraId="14439BC7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5.0 – wykazuje znajomość każdej z treści uczenia się na poziomie 91%-100%</w:t>
            </w:r>
          </w:p>
          <w:p w14:paraId="00BBDD3D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uczenia się na poziomie 81%-90%</w:t>
            </w:r>
          </w:p>
          <w:p w14:paraId="42232CA0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uczenia się na poziomie 71%-80%</w:t>
            </w:r>
          </w:p>
          <w:p w14:paraId="5A73CA32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uczenia się na poziomie 61%-70%</w:t>
            </w:r>
          </w:p>
          <w:p w14:paraId="2720BDD4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uczenia się na poziomie 51%-60%</w:t>
            </w:r>
          </w:p>
          <w:p w14:paraId="2E1F2371" w14:textId="77777777" w:rsidR="00541432" w:rsidRDefault="00541432" w:rsidP="00541432">
            <w:pPr>
              <w:pStyle w:val="Punktygwne"/>
              <w:tabs>
                <w:tab w:val="left" w:pos="8520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uczenia się poniżej 50%</w:t>
            </w:r>
            <w:r>
              <w:rPr>
                <w:rFonts w:ascii="Corbel" w:hAnsi="Corbel"/>
                <w:b w:val="0"/>
                <w:smallCaps w:val="0"/>
                <w:sz w:val="22"/>
              </w:rPr>
              <w:tab/>
            </w:r>
          </w:p>
          <w:p w14:paraId="7B9F6D14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E289FF6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Kryteria oceny odpowiedzi ustnej:</w:t>
            </w:r>
          </w:p>
          <w:p w14:paraId="678D7868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5.0 – wykazuje znajomość treści uczenia się na poziomie 91%-100%</w:t>
            </w:r>
          </w:p>
          <w:p w14:paraId="39511808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Ocena bardzo dobra: bardzo dobry poziom znajomości słownictwa i struktur językowych, brak błędów językowych lub nieliczne błędy językowe nie zakłócające komunikacji</w:t>
            </w:r>
          </w:p>
          <w:p w14:paraId="7713B41C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9F181C5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4.5 – wykazuje znajomość treści uczenia się na poziomie 81%-90%</w:t>
            </w:r>
          </w:p>
          <w:p w14:paraId="510C361C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Ocena  plus dobra: dobry  poziom znajomości słownictwa i struktur językowych, nieliczne błędy językowe nieznacznie zakłócające komunikację, nieznaczne zakłócenia w płynności  wypowiedzi</w:t>
            </w:r>
          </w:p>
          <w:p w14:paraId="5C84BE51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B8603B6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4.0 – wykazuje znajomość treści uczenia się na poziomie 71%-80%</w:t>
            </w:r>
          </w:p>
          <w:p w14:paraId="0F49589A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Ocena dobra: zadawalający poziom znajomości słownictwa i struktur językowych, błędy językowe nieznacznie zakłócające komunikację, nieznaczne zakłócenia w płynności  wypowiedzi</w:t>
            </w:r>
          </w:p>
          <w:p w14:paraId="0BD8CC9D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172E4D26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3.5 – wykazuje znajomość treści uczenia się na poziomie 61%-70%</w:t>
            </w:r>
          </w:p>
          <w:p w14:paraId="6652616D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Ocena +dostateczna: ograniczona znajomość słownictwa i struktur językowych, liczne błędy językowe znacznie zakłócające komunikację i płynność wypowiedzi, odpowiedzi częściowo odbiegające od treści zadanego pytania, niekompletna</w:t>
            </w:r>
          </w:p>
          <w:p w14:paraId="01707C67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3611AD0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3.0 – wykazuje znajomość treści uczenia się na poziomie 51%-60%</w:t>
            </w:r>
          </w:p>
          <w:p w14:paraId="4F4E7B86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      </w:r>
          </w:p>
          <w:p w14:paraId="10E5A072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448E3F2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2.0 – wykazuje znajomość treści uczenia się  poniżej 50%</w:t>
            </w:r>
          </w:p>
          <w:p w14:paraId="0B5D8D0A" w14:textId="77777777" w:rsidR="00541432" w:rsidRDefault="00541432" w:rsidP="005414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  <w:p w14:paraId="1EF86F1C" w14:textId="77777777" w:rsidR="00541432" w:rsidRDefault="00541432" w:rsidP="00541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3BCB3AAC" w14:textId="77777777" w:rsidR="00541432" w:rsidRDefault="00541432" w:rsidP="005414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Ocenę pozytywną z przedmiotu można otrzymać</w:t>
            </w:r>
          </w:p>
          <w:p w14:paraId="7E96A67B" w14:textId="77777777" w:rsidR="00541432" w:rsidRDefault="00541432" w:rsidP="005414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wyłącznie pod warunkiem uzyskania pozytywnej oceny</w:t>
            </w:r>
          </w:p>
          <w:p w14:paraId="747DC041" w14:textId="77777777" w:rsidR="00541432" w:rsidRDefault="00541432" w:rsidP="005414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za każdy z ustanowionych efektów uczenia się.</w:t>
            </w:r>
          </w:p>
          <w:p w14:paraId="17457C52" w14:textId="77777777" w:rsidR="00541432" w:rsidRDefault="00541432" w:rsidP="005414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5FBF0F42" w14:textId="77777777" w:rsidR="00541432" w:rsidRDefault="00541432" w:rsidP="005414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Ocenę końcową z przedmiotu stanowi średnia</w:t>
            </w:r>
          </w:p>
          <w:p w14:paraId="3FB93D07" w14:textId="77777777" w:rsidR="00541432" w:rsidRDefault="00541432" w:rsidP="005414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arytmetyczna z ocen cząstkowych.</w:t>
            </w:r>
          </w:p>
          <w:p w14:paraId="40671E85" w14:textId="77777777" w:rsidR="00541432" w:rsidRPr="009C54AE" w:rsidRDefault="00541432" w:rsidP="00541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3E0E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CD341D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5511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472C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8EDF6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41C98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15C9D323" w14:textId="77777777" w:rsidTr="003E1941">
        <w:tc>
          <w:tcPr>
            <w:tcW w:w="4962" w:type="dxa"/>
            <w:vAlign w:val="center"/>
          </w:tcPr>
          <w:p w14:paraId="081EE7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9F7E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6E4023" w14:textId="77777777" w:rsidTr="00923D7D">
        <w:tc>
          <w:tcPr>
            <w:tcW w:w="4962" w:type="dxa"/>
          </w:tcPr>
          <w:p w14:paraId="7AB5A7B9" w14:textId="545F4098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F2F1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F2F1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5F06563" w14:textId="3602C2BA" w:rsidR="0085747A" w:rsidRPr="009C54AE" w:rsidRDefault="00A04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60</w:t>
            </w:r>
          </w:p>
        </w:tc>
      </w:tr>
      <w:tr w:rsidR="00C61DC5" w:rsidRPr="009C54AE" w14:paraId="1C356BFF" w14:textId="77777777" w:rsidTr="00923D7D">
        <w:tc>
          <w:tcPr>
            <w:tcW w:w="4962" w:type="dxa"/>
          </w:tcPr>
          <w:p w14:paraId="2A9F48E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BC4C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FE04EEC" w14:textId="77777777" w:rsidR="00A04B50" w:rsidRDefault="00A04B50" w:rsidP="00A04B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10 </w:t>
            </w:r>
          </w:p>
          <w:p w14:paraId="41C77738" w14:textId="0B40A15C" w:rsidR="00C61DC5" w:rsidRPr="009C54AE" w:rsidRDefault="00A04B50" w:rsidP="00A04B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( 8 udział w konsultacjach, 2 udział w egzaminie-części pisemnej)</w:t>
            </w:r>
          </w:p>
        </w:tc>
      </w:tr>
      <w:tr w:rsidR="00C61DC5" w:rsidRPr="009C54AE" w14:paraId="428A1620" w14:textId="77777777" w:rsidTr="00923D7D">
        <w:tc>
          <w:tcPr>
            <w:tcW w:w="4962" w:type="dxa"/>
          </w:tcPr>
          <w:p w14:paraId="487CE88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AF099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F53B749" w14:textId="2FDCA1B2" w:rsidR="00A04B50" w:rsidRDefault="00A04B50" w:rsidP="00A04B5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30</w:t>
            </w:r>
          </w:p>
          <w:p w14:paraId="7B2B2DD4" w14:textId="69AB3B77" w:rsidR="00C61DC5" w:rsidRPr="009C54AE" w:rsidRDefault="00A04B50" w:rsidP="00A04B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(przygotowanie do zajęć, czas na przygotowanie  lektury/projektu, czas na  przygotowanie  prezentacji multimedialnej z zakresu studiowanej specjalności i seminarium dyplomowego  do zaliczenia końcowego, praca własna w ramach e-dydaktyki)</w:t>
            </w:r>
          </w:p>
        </w:tc>
      </w:tr>
      <w:tr w:rsidR="0085747A" w:rsidRPr="009C54AE" w14:paraId="1CB826B0" w14:textId="77777777" w:rsidTr="00923D7D">
        <w:tc>
          <w:tcPr>
            <w:tcW w:w="4962" w:type="dxa"/>
          </w:tcPr>
          <w:p w14:paraId="467FAA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AABD286" w14:textId="4FCE9961" w:rsidR="0085747A" w:rsidRPr="009C54AE" w:rsidRDefault="00A04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29AADF1" w14:textId="77777777" w:rsidTr="00923D7D">
        <w:tc>
          <w:tcPr>
            <w:tcW w:w="4962" w:type="dxa"/>
          </w:tcPr>
          <w:p w14:paraId="5FB0F6C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F7AC53" w14:textId="43DEF8AD" w:rsidR="0085747A" w:rsidRPr="009C54AE" w:rsidRDefault="00A04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0FBC7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BDC06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AF8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56B1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213F8ED" w14:textId="77777777" w:rsidTr="0071620A">
        <w:trPr>
          <w:trHeight w:val="397"/>
        </w:trPr>
        <w:tc>
          <w:tcPr>
            <w:tcW w:w="3544" w:type="dxa"/>
          </w:tcPr>
          <w:p w14:paraId="0875E4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DBFCC79" w14:textId="21338370" w:rsidR="0085747A" w:rsidRPr="009C54AE" w:rsidRDefault="00A04B50" w:rsidP="00A04B50">
            <w:pPr>
              <w:pStyle w:val="Punktygwne"/>
              <w:tabs>
                <w:tab w:val="left" w:pos="1335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brak</w:t>
            </w:r>
          </w:p>
        </w:tc>
      </w:tr>
      <w:tr w:rsidR="0085747A" w:rsidRPr="009C54AE" w14:paraId="617BFF0B" w14:textId="77777777" w:rsidTr="0071620A">
        <w:trPr>
          <w:trHeight w:val="397"/>
        </w:trPr>
        <w:tc>
          <w:tcPr>
            <w:tcW w:w="3544" w:type="dxa"/>
          </w:tcPr>
          <w:p w14:paraId="434174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0E6D18" w14:textId="03FE2E6F" w:rsidR="0085747A" w:rsidRPr="009C54AE" w:rsidRDefault="00A04B50" w:rsidP="00A04B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CF434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841F6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B5DBA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D7EA6" w14:paraId="01BBBAAC" w14:textId="77777777" w:rsidTr="0071620A">
        <w:trPr>
          <w:trHeight w:val="397"/>
        </w:trPr>
        <w:tc>
          <w:tcPr>
            <w:tcW w:w="7513" w:type="dxa"/>
          </w:tcPr>
          <w:p w14:paraId="62E258E1" w14:textId="77777777" w:rsidR="00CC63FD" w:rsidRDefault="00CC63FD" w:rsidP="00CC63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2D8EDC39" w14:textId="77777777" w:rsidR="009D1194" w:rsidRPr="00851DE8" w:rsidRDefault="009D1194" w:rsidP="009D1194">
            <w:pPr>
              <w:rPr>
                <w:b/>
                <w:bCs/>
              </w:rPr>
            </w:pPr>
            <w:r w:rsidRPr="00851DE8">
              <w:rPr>
                <w:b/>
                <w:bCs/>
              </w:rPr>
              <w:t xml:space="preserve">Wybrane zagadnienia z podręczników: </w:t>
            </w:r>
          </w:p>
          <w:p w14:paraId="5CA337BE" w14:textId="77777777" w:rsidR="009D1194" w:rsidRDefault="009D1194" w:rsidP="009D1194">
            <w:pPr>
              <w:rPr>
                <w:lang w:val="de-DE"/>
              </w:rPr>
            </w:pPr>
            <w:r w:rsidRPr="00851DE8">
              <w:rPr>
                <w:lang w:val="de-DE"/>
              </w:rPr>
              <w:t>1. Braun B</w:t>
            </w:r>
            <w:r>
              <w:rPr>
                <w:lang w:val="de-DE"/>
              </w:rPr>
              <w:t>.</w:t>
            </w:r>
            <w:r w:rsidRPr="00851DE8">
              <w:rPr>
                <w:lang w:val="de-DE"/>
              </w:rPr>
              <w:t>, Doubek M</w:t>
            </w:r>
            <w:r>
              <w:rPr>
                <w:lang w:val="de-DE"/>
              </w:rPr>
              <w:t>.</w:t>
            </w:r>
            <w:r w:rsidRPr="00851DE8">
              <w:rPr>
                <w:lang w:val="de-DE"/>
              </w:rPr>
              <w:t xml:space="preserve">, </w:t>
            </w:r>
            <w:proofErr w:type="spellStart"/>
            <w:r w:rsidRPr="00851DE8">
              <w:rPr>
                <w:lang w:val="de-DE"/>
              </w:rPr>
              <w:t>Fugert</w:t>
            </w:r>
            <w:proofErr w:type="spellEnd"/>
            <w:r w:rsidRPr="00851DE8">
              <w:rPr>
                <w:lang w:val="de-DE"/>
              </w:rPr>
              <w:t xml:space="preserve"> N</w:t>
            </w:r>
            <w:r>
              <w:rPr>
                <w:lang w:val="de-DE"/>
              </w:rPr>
              <w:t>.:</w:t>
            </w:r>
            <w:r w:rsidRPr="00851DE8">
              <w:rPr>
                <w:lang w:val="de-DE"/>
              </w:rPr>
              <w:t xml:space="preserve"> </w:t>
            </w:r>
            <w:proofErr w:type="spellStart"/>
            <w:r w:rsidRPr="00851DE8">
              <w:rPr>
                <w:lang w:val="de-DE"/>
              </w:rPr>
              <w:t>DaF</w:t>
            </w:r>
            <w:proofErr w:type="spellEnd"/>
            <w:r w:rsidRPr="00851DE8">
              <w:rPr>
                <w:lang w:val="de-DE"/>
              </w:rPr>
              <w:t xml:space="preserve"> kompakt Neu A1-B1 Kursbuch + MP3-CD ; </w:t>
            </w:r>
            <w:proofErr w:type="spellStart"/>
            <w:r w:rsidRPr="00851DE8">
              <w:rPr>
                <w:lang w:val="de-DE"/>
              </w:rPr>
              <w:t>Lektorklett</w:t>
            </w:r>
            <w:proofErr w:type="spellEnd"/>
            <w:r w:rsidRPr="00851DE8">
              <w:rPr>
                <w:lang w:val="de-DE"/>
              </w:rPr>
              <w:t xml:space="preserve">, 2017 </w:t>
            </w:r>
          </w:p>
          <w:p w14:paraId="7C9E6756" w14:textId="77777777" w:rsidR="009D1194" w:rsidRDefault="009D1194" w:rsidP="009D1194">
            <w:pPr>
              <w:rPr>
                <w:lang w:val="de-DE"/>
              </w:rPr>
            </w:pPr>
            <w:r w:rsidRPr="00851DE8">
              <w:rPr>
                <w:lang w:val="de-DE"/>
              </w:rPr>
              <w:t>2. Braun B</w:t>
            </w:r>
            <w:r>
              <w:rPr>
                <w:lang w:val="de-DE"/>
              </w:rPr>
              <w:t>.</w:t>
            </w:r>
            <w:r w:rsidRPr="00851DE8">
              <w:rPr>
                <w:lang w:val="de-DE"/>
              </w:rPr>
              <w:t>, Doubek M</w:t>
            </w:r>
            <w:r>
              <w:rPr>
                <w:lang w:val="de-DE"/>
              </w:rPr>
              <w:t>.</w:t>
            </w:r>
            <w:r w:rsidRPr="00851DE8">
              <w:rPr>
                <w:lang w:val="de-DE"/>
              </w:rPr>
              <w:t xml:space="preserve">, </w:t>
            </w:r>
            <w:proofErr w:type="spellStart"/>
            <w:r w:rsidRPr="00851DE8">
              <w:rPr>
                <w:lang w:val="de-DE"/>
              </w:rPr>
              <w:t>Fugert</w:t>
            </w:r>
            <w:proofErr w:type="spellEnd"/>
            <w:r w:rsidRPr="00851DE8">
              <w:rPr>
                <w:lang w:val="de-DE"/>
              </w:rPr>
              <w:t xml:space="preserve"> N</w:t>
            </w:r>
            <w:r>
              <w:rPr>
                <w:lang w:val="de-DE"/>
              </w:rPr>
              <w:t>.:</w:t>
            </w:r>
            <w:r w:rsidRPr="00851DE8">
              <w:rPr>
                <w:lang w:val="de-DE"/>
              </w:rPr>
              <w:t xml:space="preserve"> </w:t>
            </w:r>
            <w:proofErr w:type="spellStart"/>
            <w:r w:rsidRPr="00851DE8">
              <w:rPr>
                <w:lang w:val="de-DE"/>
              </w:rPr>
              <w:t>DaF</w:t>
            </w:r>
            <w:proofErr w:type="spellEnd"/>
            <w:r w:rsidRPr="00851DE8">
              <w:rPr>
                <w:lang w:val="de-DE"/>
              </w:rPr>
              <w:t xml:space="preserve"> kompakt Neu A1-B1 Übungsbuch + MP3-CD; </w:t>
            </w:r>
            <w:proofErr w:type="spellStart"/>
            <w:r w:rsidRPr="00851DE8">
              <w:rPr>
                <w:lang w:val="de-DE"/>
              </w:rPr>
              <w:t>Lektorklett</w:t>
            </w:r>
            <w:proofErr w:type="spellEnd"/>
            <w:r w:rsidRPr="00851DE8">
              <w:rPr>
                <w:lang w:val="de-DE"/>
              </w:rPr>
              <w:t>, 2017</w:t>
            </w:r>
          </w:p>
          <w:p w14:paraId="63EF3CFC" w14:textId="77777777" w:rsidR="009D1194" w:rsidRDefault="009D1194" w:rsidP="009D1194">
            <w:pPr>
              <w:rPr>
                <w:lang w:val="de-DE"/>
              </w:rPr>
            </w:pPr>
            <w:r w:rsidRPr="00851DE8">
              <w:rPr>
                <w:lang w:val="de-DE"/>
              </w:rPr>
              <w:t xml:space="preserve"> 3. Braun, B., Dengler, S. i in.: Mittelpunkt neu B1+, Klett 2014 </w:t>
            </w:r>
          </w:p>
          <w:p w14:paraId="6DB988A3" w14:textId="47F025AE" w:rsidR="009D1194" w:rsidRPr="009D1194" w:rsidRDefault="009D1194" w:rsidP="00CC63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85747A" w:rsidRPr="009C54AE" w14:paraId="688831A9" w14:textId="77777777" w:rsidTr="0071620A">
        <w:trPr>
          <w:trHeight w:val="397"/>
        </w:trPr>
        <w:tc>
          <w:tcPr>
            <w:tcW w:w="7513" w:type="dxa"/>
          </w:tcPr>
          <w:p w14:paraId="33B21269" w14:textId="6C037B5E" w:rsidR="00CC63FD" w:rsidRDefault="00CC63FD" w:rsidP="00CC63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5CA0AD99" w14:textId="77777777" w:rsidR="009D1194" w:rsidRPr="002D7EA6" w:rsidRDefault="009D1194" w:rsidP="00CC63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7CA0251E" w14:textId="77777777" w:rsidR="009D1194" w:rsidRDefault="009D1194" w:rsidP="009D1194">
            <w:pPr>
              <w:rPr>
                <w:lang w:val="de-DE"/>
              </w:rPr>
            </w:pPr>
            <w:r w:rsidRPr="00851DE8">
              <w:t xml:space="preserve">1. Bajerski, N., </w:t>
            </w:r>
            <w:proofErr w:type="spellStart"/>
            <w:r w:rsidRPr="00851DE8">
              <w:t>Dusemund-Brackhahn</w:t>
            </w:r>
            <w:proofErr w:type="spellEnd"/>
            <w:r w:rsidRPr="00851DE8">
              <w:t>, C.</w:t>
            </w:r>
            <w:r>
              <w:t xml:space="preserve"> i in.: </w:t>
            </w:r>
            <w:r w:rsidRPr="00851DE8">
              <w:t xml:space="preserve">Panorama. </w:t>
            </w:r>
            <w:r>
              <w:rPr>
                <w:lang w:val="de-DE"/>
              </w:rPr>
              <w:t>Deutsch als Fremdsprache B1,  Übungsbuch,</w:t>
            </w:r>
          </w:p>
          <w:p w14:paraId="26BCF26D" w14:textId="77777777" w:rsidR="009D1194" w:rsidRPr="00851DE8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t xml:space="preserve">    Cornelsen, 2020</w:t>
            </w:r>
          </w:p>
          <w:p w14:paraId="39AD0342" w14:textId="77777777" w:rsidR="009D1194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2. </w:t>
            </w:r>
            <w:r w:rsidRPr="00851DE8">
              <w:rPr>
                <w:lang w:val="de-DE"/>
              </w:rPr>
              <w:t xml:space="preserve">Becker, J., </w:t>
            </w:r>
            <w:proofErr w:type="spellStart"/>
            <w:r w:rsidRPr="00851DE8">
              <w:rPr>
                <w:lang w:val="de-DE"/>
              </w:rPr>
              <w:t>Merkelbach</w:t>
            </w:r>
            <w:proofErr w:type="spellEnd"/>
            <w:r w:rsidRPr="00851DE8">
              <w:rPr>
                <w:lang w:val="de-DE"/>
              </w:rPr>
              <w:t>, M.</w:t>
            </w:r>
            <w:r>
              <w:rPr>
                <w:lang w:val="de-DE"/>
              </w:rPr>
              <w:t>:</w:t>
            </w:r>
            <w:r w:rsidRPr="00851DE8">
              <w:rPr>
                <w:lang w:val="de-DE"/>
              </w:rPr>
              <w:t xml:space="preserve"> Deutsch am Arbeitsplatz, Cornelse</w:t>
            </w:r>
            <w:r>
              <w:rPr>
                <w:lang w:val="de-DE"/>
              </w:rPr>
              <w:t>n</w:t>
            </w:r>
            <w:r w:rsidRPr="00851DE8">
              <w:rPr>
                <w:lang w:val="de-DE"/>
              </w:rPr>
              <w:t xml:space="preserve">, Berlin 2013 </w:t>
            </w:r>
          </w:p>
          <w:p w14:paraId="3D62D5A4" w14:textId="77777777" w:rsidR="009D1194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Pr="00851DE8">
              <w:rPr>
                <w:lang w:val="de-DE"/>
              </w:rPr>
              <w:t xml:space="preserve">. </w:t>
            </w:r>
            <w:proofErr w:type="spellStart"/>
            <w:r w:rsidRPr="00851DE8">
              <w:rPr>
                <w:lang w:val="de-DE"/>
              </w:rPr>
              <w:t>Buscha</w:t>
            </w:r>
            <w:proofErr w:type="spellEnd"/>
            <w:r w:rsidRPr="00851DE8">
              <w:rPr>
                <w:lang w:val="de-DE"/>
              </w:rPr>
              <w:t xml:space="preserve">, A., </w:t>
            </w:r>
            <w:proofErr w:type="spellStart"/>
            <w:r w:rsidRPr="00851DE8">
              <w:rPr>
                <w:lang w:val="de-DE"/>
              </w:rPr>
              <w:t>Szita</w:t>
            </w:r>
            <w:proofErr w:type="spellEnd"/>
            <w:r w:rsidRPr="00851DE8">
              <w:rPr>
                <w:lang w:val="de-DE"/>
              </w:rPr>
              <w:t xml:space="preserve">, S.: Begegnungen B1+, SCHUBERT-Verlag, Leipzig 2013 </w:t>
            </w:r>
          </w:p>
          <w:p w14:paraId="13AAC62E" w14:textId="77777777" w:rsidR="009D1194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t xml:space="preserve">4. </w:t>
            </w:r>
            <w:proofErr w:type="spellStart"/>
            <w:r>
              <w:rPr>
                <w:lang w:val="de-DE"/>
              </w:rPr>
              <w:t>Dusemund</w:t>
            </w:r>
            <w:proofErr w:type="spellEnd"/>
            <w:r>
              <w:rPr>
                <w:lang w:val="de-DE"/>
              </w:rPr>
              <w:t xml:space="preserve">-Brackhahn, C., Finster, A., </w:t>
            </w:r>
            <w:proofErr w:type="spellStart"/>
            <w:r>
              <w:rPr>
                <w:lang w:val="de-DE"/>
              </w:rPr>
              <w:t>Giersberg</w:t>
            </w:r>
            <w:proofErr w:type="spellEnd"/>
            <w:r>
              <w:rPr>
                <w:lang w:val="de-DE"/>
              </w:rPr>
              <w:t xml:space="preserve">, D. i in.: Panorama. Deutsch als Fremdsprache B1,  </w:t>
            </w:r>
          </w:p>
          <w:p w14:paraId="19817EC5" w14:textId="77777777" w:rsidR="009D1194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t xml:space="preserve">   Kursbuch, Cornelsen 2017</w:t>
            </w:r>
          </w:p>
          <w:p w14:paraId="17E91DEA" w14:textId="77777777" w:rsidR="009D1194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  <w:r w:rsidRPr="00851DE8">
              <w:rPr>
                <w:lang w:val="de-DE"/>
              </w:rPr>
              <w:t>. Gerhard</w:t>
            </w:r>
            <w:r>
              <w:rPr>
                <w:lang w:val="de-DE"/>
              </w:rPr>
              <w:t>,</w:t>
            </w:r>
            <w:r w:rsidRPr="00851DE8">
              <w:rPr>
                <w:lang w:val="de-DE"/>
              </w:rPr>
              <w:t xml:space="preserve"> C</w:t>
            </w:r>
            <w:r>
              <w:rPr>
                <w:lang w:val="de-DE"/>
              </w:rPr>
              <w:t>.</w:t>
            </w:r>
            <w:r w:rsidRPr="00BF49C7">
              <w:rPr>
                <w:lang w:val="de-DE"/>
              </w:rPr>
              <w:t>:</w:t>
            </w:r>
            <w:r w:rsidRPr="00851DE8">
              <w:rPr>
                <w:lang w:val="de-DE"/>
              </w:rPr>
              <w:t xml:space="preserve"> Menschen im Beruf – Bewerbungstraining; Kursbuch mit Audio-CD; 2016 </w:t>
            </w:r>
          </w:p>
          <w:p w14:paraId="652D6562" w14:textId="77777777" w:rsidR="009D1194" w:rsidRDefault="009D1194" w:rsidP="009D1194">
            <w:pPr>
              <w:rPr>
                <w:lang w:val="de-DE"/>
              </w:rPr>
            </w:pPr>
            <w:r>
              <w:rPr>
                <w:lang w:val="de-DE"/>
              </w:rPr>
              <w:t>6</w:t>
            </w:r>
            <w:r w:rsidRPr="00851DE8">
              <w:rPr>
                <w:lang w:val="de-DE"/>
              </w:rPr>
              <w:t xml:space="preserve">. </w:t>
            </w:r>
            <w:proofErr w:type="spellStart"/>
            <w:r w:rsidRPr="00851DE8">
              <w:rPr>
                <w:lang w:val="de-DE"/>
              </w:rPr>
              <w:t>Gurgul</w:t>
            </w:r>
            <w:proofErr w:type="spellEnd"/>
            <w:r w:rsidRPr="00851DE8">
              <w:rPr>
                <w:lang w:val="de-DE"/>
              </w:rPr>
              <w:t xml:space="preserve">, M., </w:t>
            </w:r>
            <w:proofErr w:type="spellStart"/>
            <w:r w:rsidRPr="00851DE8">
              <w:rPr>
                <w:lang w:val="de-DE"/>
              </w:rPr>
              <w:t>Jarosz</w:t>
            </w:r>
            <w:proofErr w:type="spellEnd"/>
            <w:r w:rsidRPr="00851DE8">
              <w:rPr>
                <w:lang w:val="de-DE"/>
              </w:rPr>
              <w:t xml:space="preserve">, A. , </w:t>
            </w:r>
            <w:proofErr w:type="spellStart"/>
            <w:r w:rsidRPr="00851DE8">
              <w:rPr>
                <w:lang w:val="de-DE"/>
              </w:rPr>
              <w:t>Jarosz</w:t>
            </w:r>
            <w:proofErr w:type="spellEnd"/>
            <w:r w:rsidRPr="00851DE8">
              <w:rPr>
                <w:lang w:val="de-DE"/>
              </w:rPr>
              <w:t xml:space="preserve">, J., </w:t>
            </w:r>
            <w:proofErr w:type="spellStart"/>
            <w:r w:rsidRPr="00851DE8">
              <w:rPr>
                <w:lang w:val="de-DE"/>
              </w:rPr>
              <w:t>Pietrus-Rajman</w:t>
            </w:r>
            <w:proofErr w:type="spellEnd"/>
            <w:r w:rsidRPr="00851DE8">
              <w:rPr>
                <w:lang w:val="de-DE"/>
              </w:rPr>
              <w:t xml:space="preserve"> A.: Deutsch für Profis, </w:t>
            </w:r>
            <w:proofErr w:type="spellStart"/>
            <w:r w:rsidRPr="00851DE8">
              <w:rPr>
                <w:lang w:val="de-DE"/>
              </w:rPr>
              <w:t>LektorKlett</w:t>
            </w:r>
            <w:proofErr w:type="spellEnd"/>
            <w:r w:rsidRPr="00851DE8">
              <w:rPr>
                <w:lang w:val="de-DE"/>
              </w:rPr>
              <w:t>, 2013</w:t>
            </w:r>
          </w:p>
          <w:p w14:paraId="19975677" w14:textId="77777777" w:rsidR="009D1194" w:rsidRDefault="009D1194" w:rsidP="009D1194">
            <w:r>
              <w:t>7</w:t>
            </w:r>
            <w:r w:rsidRPr="00851DE8">
              <w:t xml:space="preserve">. </w:t>
            </w:r>
            <w:r>
              <w:t xml:space="preserve">Wybrane tematy ze stron: https://deutschlernerblog.de https://meindeutschbuch.de https://www.dw.com </w:t>
            </w:r>
          </w:p>
          <w:p w14:paraId="5DDCE25A" w14:textId="77777777" w:rsidR="009D1194" w:rsidRDefault="009D1194" w:rsidP="009D1194">
            <w:r>
              <w:t xml:space="preserve">8. PONS. Wielka gramatyka niemiecka z ćwiczeniami / PRACA ZBIOROWA, </w:t>
            </w:r>
            <w:proofErr w:type="spellStart"/>
            <w:r>
              <w:t>LektorKlett</w:t>
            </w:r>
            <w:proofErr w:type="spellEnd"/>
            <w:r>
              <w:t xml:space="preserve">, 2014 </w:t>
            </w:r>
          </w:p>
          <w:p w14:paraId="7DE48FB3" w14:textId="77777777" w:rsidR="009D1194" w:rsidRDefault="009D1194" w:rsidP="009D1194">
            <w:r>
              <w:t xml:space="preserve">9. Słowniki online: https://www.duden.de </w:t>
            </w:r>
            <w:hyperlink r:id="rId8" w:history="1">
              <w:r w:rsidRPr="00C53D76">
                <w:rPr>
                  <w:rStyle w:val="Hipercze"/>
                </w:rPr>
                <w:t>https://de.pons.com</w:t>
              </w:r>
            </w:hyperlink>
            <w:r>
              <w:t xml:space="preserve"> </w:t>
            </w:r>
          </w:p>
          <w:p w14:paraId="4469D3A4" w14:textId="77777777" w:rsidR="009D1194" w:rsidRDefault="009D1194" w:rsidP="009D1194">
            <w:r>
              <w:t>10.E-dydaktyka SJO UR: https://e-dydaktyka.uniwnet.com</w:t>
            </w:r>
          </w:p>
          <w:p w14:paraId="19F509DD" w14:textId="0984D51B" w:rsidR="00CC63FD" w:rsidRPr="00CC63FD" w:rsidRDefault="00CC63FD" w:rsidP="00CC63F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BE611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2A5A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C7A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A86EB" w14:textId="77777777" w:rsidR="00C20289" w:rsidRDefault="00C20289" w:rsidP="00C16ABF">
      <w:pPr>
        <w:spacing w:after="0" w:line="240" w:lineRule="auto"/>
      </w:pPr>
      <w:r>
        <w:separator/>
      </w:r>
    </w:p>
  </w:endnote>
  <w:endnote w:type="continuationSeparator" w:id="0">
    <w:p w14:paraId="7C56BE26" w14:textId="77777777" w:rsidR="00C20289" w:rsidRDefault="00C202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3A516" w14:textId="77777777" w:rsidR="00C20289" w:rsidRDefault="00C20289" w:rsidP="00C16ABF">
      <w:pPr>
        <w:spacing w:after="0" w:line="240" w:lineRule="auto"/>
      </w:pPr>
      <w:r>
        <w:separator/>
      </w:r>
    </w:p>
  </w:footnote>
  <w:footnote w:type="continuationSeparator" w:id="0">
    <w:p w14:paraId="1571306F" w14:textId="77777777" w:rsidR="00C20289" w:rsidRDefault="00C20289" w:rsidP="00C16ABF">
      <w:pPr>
        <w:spacing w:after="0" w:line="240" w:lineRule="auto"/>
      </w:pPr>
      <w:r>
        <w:continuationSeparator/>
      </w:r>
    </w:p>
  </w:footnote>
  <w:footnote w:id="1">
    <w:p w14:paraId="552E5C5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F2D43"/>
    <w:multiLevelType w:val="hybridMultilevel"/>
    <w:tmpl w:val="3FC25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C926B9"/>
    <w:multiLevelType w:val="multilevel"/>
    <w:tmpl w:val="820CA8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6AC2DA3"/>
    <w:multiLevelType w:val="multilevel"/>
    <w:tmpl w:val="E3D60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362980"/>
    <w:multiLevelType w:val="multilevel"/>
    <w:tmpl w:val="9BB4B1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A94D39"/>
    <w:multiLevelType w:val="multilevel"/>
    <w:tmpl w:val="B128B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982D44"/>
    <w:multiLevelType w:val="multilevel"/>
    <w:tmpl w:val="73FA9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E52B34"/>
    <w:multiLevelType w:val="multilevel"/>
    <w:tmpl w:val="689C8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423738"/>
    <w:multiLevelType w:val="multilevel"/>
    <w:tmpl w:val="3B42B8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E2D2E7A"/>
    <w:multiLevelType w:val="multilevel"/>
    <w:tmpl w:val="591A91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FDE6761"/>
    <w:multiLevelType w:val="multilevel"/>
    <w:tmpl w:val="83083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D36C47"/>
    <w:multiLevelType w:val="multilevel"/>
    <w:tmpl w:val="3A9A72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93955E7"/>
    <w:multiLevelType w:val="multilevel"/>
    <w:tmpl w:val="A71091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4B54C8"/>
    <w:multiLevelType w:val="multilevel"/>
    <w:tmpl w:val="946A5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1"/>
  </w:num>
  <w:num w:numId="5">
    <w:abstractNumId w:val="3"/>
  </w:num>
  <w:num w:numId="6">
    <w:abstractNumId w:val="2"/>
  </w:num>
  <w:num w:numId="7">
    <w:abstractNumId w:val="12"/>
  </w:num>
  <w:num w:numId="8">
    <w:abstractNumId w:val="10"/>
  </w:num>
  <w:num w:numId="9">
    <w:abstractNumId w:val="6"/>
  </w:num>
  <w:num w:numId="10">
    <w:abstractNumId w:val="1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Q3tzA2NDcyMjNQ0lEKTi0uzszPAykwqgUAVYwWkiwAAAA=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2E2"/>
    <w:rsid w:val="002D3375"/>
    <w:rsid w:val="002D73D4"/>
    <w:rsid w:val="002D7EA6"/>
    <w:rsid w:val="002F02A3"/>
    <w:rsid w:val="002F4ABE"/>
    <w:rsid w:val="003018BA"/>
    <w:rsid w:val="0030395F"/>
    <w:rsid w:val="00305C92"/>
    <w:rsid w:val="003151C5"/>
    <w:rsid w:val="00323412"/>
    <w:rsid w:val="00327956"/>
    <w:rsid w:val="00332690"/>
    <w:rsid w:val="003343CF"/>
    <w:rsid w:val="00346FE9"/>
    <w:rsid w:val="0034759A"/>
    <w:rsid w:val="003503F6"/>
    <w:rsid w:val="003530DD"/>
    <w:rsid w:val="00363F78"/>
    <w:rsid w:val="0037514A"/>
    <w:rsid w:val="003A0A5B"/>
    <w:rsid w:val="003A1176"/>
    <w:rsid w:val="003C0BAE"/>
    <w:rsid w:val="003D11A5"/>
    <w:rsid w:val="003D18A9"/>
    <w:rsid w:val="003D6CE2"/>
    <w:rsid w:val="003E1941"/>
    <w:rsid w:val="003E2FE6"/>
    <w:rsid w:val="003E49D5"/>
    <w:rsid w:val="003F38C0"/>
    <w:rsid w:val="0040563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3DE1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7F4"/>
    <w:rsid w:val="005363C4"/>
    <w:rsid w:val="0053675D"/>
    <w:rsid w:val="00536BDE"/>
    <w:rsid w:val="00541432"/>
    <w:rsid w:val="00543ACC"/>
    <w:rsid w:val="0056696D"/>
    <w:rsid w:val="005802A2"/>
    <w:rsid w:val="0058442C"/>
    <w:rsid w:val="0059484D"/>
    <w:rsid w:val="005A0855"/>
    <w:rsid w:val="005A3196"/>
    <w:rsid w:val="005C080F"/>
    <w:rsid w:val="005C55E5"/>
    <w:rsid w:val="005C696A"/>
    <w:rsid w:val="005D3798"/>
    <w:rsid w:val="005E6E85"/>
    <w:rsid w:val="005F31D2"/>
    <w:rsid w:val="0061029B"/>
    <w:rsid w:val="00617230"/>
    <w:rsid w:val="00617995"/>
    <w:rsid w:val="00621CE1"/>
    <w:rsid w:val="00627FC9"/>
    <w:rsid w:val="00647D2C"/>
    <w:rsid w:val="00647FA8"/>
    <w:rsid w:val="00650C5F"/>
    <w:rsid w:val="00654934"/>
    <w:rsid w:val="006620D9"/>
    <w:rsid w:val="00671958"/>
    <w:rsid w:val="00675843"/>
    <w:rsid w:val="00692D2D"/>
    <w:rsid w:val="00696477"/>
    <w:rsid w:val="006B5FA3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E1D"/>
    <w:rsid w:val="007D6E56"/>
    <w:rsid w:val="007E19ED"/>
    <w:rsid w:val="007F1652"/>
    <w:rsid w:val="007F4155"/>
    <w:rsid w:val="00810307"/>
    <w:rsid w:val="00814E4E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B3557"/>
    <w:rsid w:val="008B392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655B"/>
    <w:rsid w:val="00997F14"/>
    <w:rsid w:val="009A78D9"/>
    <w:rsid w:val="009C1331"/>
    <w:rsid w:val="009C3E31"/>
    <w:rsid w:val="009C54AE"/>
    <w:rsid w:val="009C788E"/>
    <w:rsid w:val="009D1194"/>
    <w:rsid w:val="009E3B41"/>
    <w:rsid w:val="009F3C5C"/>
    <w:rsid w:val="009F4610"/>
    <w:rsid w:val="00A00ECC"/>
    <w:rsid w:val="00A04B5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23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10FC"/>
    <w:rsid w:val="00B66529"/>
    <w:rsid w:val="00B75946"/>
    <w:rsid w:val="00B8056E"/>
    <w:rsid w:val="00B819C8"/>
    <w:rsid w:val="00B82308"/>
    <w:rsid w:val="00B90885"/>
    <w:rsid w:val="00B91FFB"/>
    <w:rsid w:val="00B95F56"/>
    <w:rsid w:val="00BB520A"/>
    <w:rsid w:val="00BD3869"/>
    <w:rsid w:val="00BD66E9"/>
    <w:rsid w:val="00BD6FF4"/>
    <w:rsid w:val="00BF2C41"/>
    <w:rsid w:val="00BF2E2E"/>
    <w:rsid w:val="00BF2F16"/>
    <w:rsid w:val="00C058B4"/>
    <w:rsid w:val="00C05F44"/>
    <w:rsid w:val="00C131B5"/>
    <w:rsid w:val="00C16ABF"/>
    <w:rsid w:val="00C170AE"/>
    <w:rsid w:val="00C20289"/>
    <w:rsid w:val="00C26CB7"/>
    <w:rsid w:val="00C324C1"/>
    <w:rsid w:val="00C36992"/>
    <w:rsid w:val="00C56036"/>
    <w:rsid w:val="00C61DC5"/>
    <w:rsid w:val="00C66B70"/>
    <w:rsid w:val="00C67E92"/>
    <w:rsid w:val="00C70A26"/>
    <w:rsid w:val="00C766DF"/>
    <w:rsid w:val="00C94B98"/>
    <w:rsid w:val="00CA2B96"/>
    <w:rsid w:val="00CA5089"/>
    <w:rsid w:val="00CC1169"/>
    <w:rsid w:val="00CC63F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3E5"/>
    <w:rsid w:val="00E960BB"/>
    <w:rsid w:val="00EA2074"/>
    <w:rsid w:val="00EA3720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5B1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7A1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6">
    <w:name w:val="ListLabel 6"/>
    <w:qFormat/>
    <w:rsid w:val="00CC63FD"/>
    <w:rPr>
      <w:rFonts w:cs="Courier New"/>
    </w:rPr>
  </w:style>
  <w:style w:type="character" w:customStyle="1" w:styleId="czeinternetowe">
    <w:name w:val="Łącze internetowe"/>
    <w:uiPriority w:val="99"/>
    <w:unhideWhenUsed/>
    <w:rsid w:val="00CC63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pon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91AF-6AEB-4718-9069-CD293671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7</Pages>
  <Words>1820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</cp:lastModifiedBy>
  <cp:revision>6</cp:revision>
  <cp:lastPrinted>2019-02-06T12:12:00Z</cp:lastPrinted>
  <dcterms:created xsi:type="dcterms:W3CDTF">2021-01-10T20:37:00Z</dcterms:created>
  <dcterms:modified xsi:type="dcterms:W3CDTF">2021-01-10T20:44:00Z</dcterms:modified>
</cp:coreProperties>
</file>